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2DB8C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KENNARTON,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738D5C47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Gloucester, Cutler.</w:t>
      </w:r>
    </w:p>
    <w:p w14:paraId="111A0881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50851" w14:textId="77777777" w:rsidR="00DE3E03" w:rsidRPr="00AD4B35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probably the same person as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Kemerton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</w:t>
      </w:r>
      <w:proofErr w:type="gramStart"/>
      <w:r>
        <w:rPr>
          <w:rFonts w:ascii="Times New Roman" w:hAnsi="Times New Roman" w:cs="Times New Roman"/>
          <w:sz w:val="24"/>
          <w:szCs w:val="24"/>
        </w:rPr>
        <w:t>) ]</w:t>
      </w:r>
      <w:proofErr w:type="gramEnd"/>
    </w:p>
    <w:p w14:paraId="57DCE1E4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2D932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3262F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Kyngeslane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</w:t>
      </w:r>
    </w:p>
    <w:p w14:paraId="333CBCCE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Spycer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Bromyard, Herefordshire(q.v.),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3C23FB9C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Chorleton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Elmore, Gloucestershire(q.v.).</w:t>
      </w:r>
    </w:p>
    <w:p w14:paraId="4B78622B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45AE4EF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0D9273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7EF4A" w14:textId="77777777" w:rsidR="00DE3E03" w:rsidRDefault="00DE3E03" w:rsidP="00DE3E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0309CA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ABA26" w14:textId="77777777" w:rsidR="00DE3E03" w:rsidRDefault="00DE3E03" w:rsidP="009139A6">
      <w:r>
        <w:separator/>
      </w:r>
    </w:p>
  </w:endnote>
  <w:endnote w:type="continuationSeparator" w:id="0">
    <w:p w14:paraId="02FADB7D" w14:textId="77777777" w:rsidR="00DE3E03" w:rsidRDefault="00DE3E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DB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90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06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280B" w14:textId="77777777" w:rsidR="00DE3E03" w:rsidRDefault="00DE3E03" w:rsidP="009139A6">
      <w:r>
        <w:separator/>
      </w:r>
    </w:p>
  </w:footnote>
  <w:footnote w:type="continuationSeparator" w:id="0">
    <w:p w14:paraId="5EB8A8A6" w14:textId="77777777" w:rsidR="00DE3E03" w:rsidRDefault="00DE3E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08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B2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6F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E0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3E0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CB80"/>
  <w15:chartTrackingRefBased/>
  <w15:docId w15:val="{FD75CC54-7F5B-44B4-92B3-BE2955A9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3E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2022-06-28T13:04:00Z</dcterms:created>
  <dcterms:modified xsi:type="dcterms:W3CDTF">2022-06-28T13:04:00Z</dcterms:modified>
</cp:coreProperties>
</file>